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8C0360" w14:textId="77777777" w:rsidR="00AB5CF6" w:rsidRDefault="00AB5CF6" w:rsidP="00AB5C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KIRKBY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fl.1436-7)</w:t>
      </w:r>
    </w:p>
    <w:p w14:paraId="786A5D01" w14:textId="77777777" w:rsidR="00AB5CF6" w:rsidRDefault="00AB5CF6" w:rsidP="00AB5C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Oxford University.</w:t>
      </w:r>
    </w:p>
    <w:p w14:paraId="237ED51E" w14:textId="77777777" w:rsidR="00AB5CF6" w:rsidRDefault="00AB5CF6" w:rsidP="00AB5CF6">
      <w:pPr>
        <w:pStyle w:val="NoSpacing"/>
        <w:rPr>
          <w:rFonts w:cs="Times New Roman"/>
          <w:szCs w:val="24"/>
        </w:rPr>
      </w:pPr>
    </w:p>
    <w:p w14:paraId="53C2AD26" w14:textId="77777777" w:rsidR="00AB5CF6" w:rsidRDefault="00AB5CF6" w:rsidP="00AB5CF6">
      <w:pPr>
        <w:pStyle w:val="NoSpacing"/>
        <w:rPr>
          <w:rFonts w:cs="Times New Roman"/>
          <w:szCs w:val="24"/>
        </w:rPr>
      </w:pPr>
    </w:p>
    <w:p w14:paraId="6E796F0E" w14:textId="77777777" w:rsidR="00AB5CF6" w:rsidRDefault="00AB5CF6" w:rsidP="00AB5C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1436</w:t>
      </w:r>
      <w:r>
        <w:rPr>
          <w:rFonts w:cs="Times New Roman"/>
          <w:szCs w:val="24"/>
        </w:rPr>
        <w:tab/>
        <w:t>Proctor.</w:t>
      </w:r>
    </w:p>
    <w:p w14:paraId="43A66DA3" w14:textId="77777777" w:rsidR="00AB5CF6" w:rsidRDefault="00AB5CF6" w:rsidP="00AB5C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("Oxford </w:t>
      </w:r>
      <w:proofErr w:type="spellStart"/>
      <w:r>
        <w:rPr>
          <w:rFonts w:cs="Times New Roman"/>
          <w:szCs w:val="24"/>
        </w:rPr>
        <w:t>Honours</w:t>
      </w:r>
      <w:proofErr w:type="spellEnd"/>
      <w:r>
        <w:rPr>
          <w:rFonts w:cs="Times New Roman"/>
          <w:szCs w:val="24"/>
        </w:rPr>
        <w:t xml:space="preserve"> 1220 – 1896" pub. The Clarendon Press 1894 p.145)</w:t>
      </w:r>
    </w:p>
    <w:p w14:paraId="62C8E24D" w14:textId="77777777" w:rsidR="00AB5CF6" w:rsidRDefault="00AB5CF6" w:rsidP="00AB5C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1437</w:t>
      </w:r>
      <w:r>
        <w:rPr>
          <w:rFonts w:cs="Times New Roman"/>
          <w:szCs w:val="24"/>
        </w:rPr>
        <w:tab/>
        <w:t>Proctor again.   (ibid.)</w:t>
      </w:r>
    </w:p>
    <w:p w14:paraId="4F9E86E1" w14:textId="77777777" w:rsidR="00AB5CF6" w:rsidRDefault="00AB5CF6" w:rsidP="00AB5CF6">
      <w:pPr>
        <w:pStyle w:val="NoSpacing"/>
        <w:rPr>
          <w:rFonts w:cs="Times New Roman"/>
          <w:szCs w:val="24"/>
        </w:rPr>
      </w:pPr>
    </w:p>
    <w:p w14:paraId="0FA93697" w14:textId="77777777" w:rsidR="00AB5CF6" w:rsidRDefault="00AB5CF6" w:rsidP="00AB5CF6">
      <w:pPr>
        <w:pStyle w:val="NoSpacing"/>
        <w:rPr>
          <w:rFonts w:cs="Times New Roman"/>
          <w:szCs w:val="24"/>
        </w:rPr>
      </w:pPr>
    </w:p>
    <w:p w14:paraId="699FF1F4" w14:textId="77777777" w:rsidR="00AB5CF6" w:rsidRDefault="00AB5CF6" w:rsidP="00AB5C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November 2024</w:t>
      </w:r>
    </w:p>
    <w:p w14:paraId="77F82BE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F580DB" w14:textId="77777777" w:rsidR="00AB5CF6" w:rsidRDefault="00AB5CF6" w:rsidP="009139A6">
      <w:r>
        <w:separator/>
      </w:r>
    </w:p>
  </w:endnote>
  <w:endnote w:type="continuationSeparator" w:id="0">
    <w:p w14:paraId="5CDB764E" w14:textId="77777777" w:rsidR="00AB5CF6" w:rsidRDefault="00AB5CF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0EEC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83909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90D2F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1F05F3" w14:textId="77777777" w:rsidR="00AB5CF6" w:rsidRDefault="00AB5CF6" w:rsidP="009139A6">
      <w:r>
        <w:separator/>
      </w:r>
    </w:p>
  </w:footnote>
  <w:footnote w:type="continuationSeparator" w:id="0">
    <w:p w14:paraId="6B523D27" w14:textId="77777777" w:rsidR="00AB5CF6" w:rsidRDefault="00AB5CF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1787C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88481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A6ABC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CF6"/>
    <w:rsid w:val="000666E0"/>
    <w:rsid w:val="002510B7"/>
    <w:rsid w:val="00270799"/>
    <w:rsid w:val="005C130B"/>
    <w:rsid w:val="00625C2A"/>
    <w:rsid w:val="00826F5C"/>
    <w:rsid w:val="009139A6"/>
    <w:rsid w:val="009411C2"/>
    <w:rsid w:val="009448BB"/>
    <w:rsid w:val="00947624"/>
    <w:rsid w:val="00A3176C"/>
    <w:rsid w:val="00AB5CF6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944526"/>
  <w15:chartTrackingRefBased/>
  <w15:docId w15:val="{037E1906-5480-4691-9E93-41D2689FC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2024-11-29T20:22:00Z</dcterms:created>
  <dcterms:modified xsi:type="dcterms:W3CDTF">2024-11-29T20:23:00Z</dcterms:modified>
</cp:coreProperties>
</file>